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9BA" w:rsidRDefault="008039BA" w:rsidP="008039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BATEMAN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8039BA" w:rsidRDefault="008039BA" w:rsidP="008039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039BA" w:rsidRDefault="008039BA" w:rsidP="008039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039BA" w:rsidRDefault="008039BA" w:rsidP="008039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Leicester into land</w:t>
      </w:r>
    </w:p>
    <w:p w:rsidR="008039BA" w:rsidRDefault="008039BA" w:rsidP="008039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John Mowbray,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8039BA" w:rsidRDefault="008039BA" w:rsidP="008039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24-105)</w:t>
      </w:r>
    </w:p>
    <w:p w:rsidR="008039BA" w:rsidRDefault="008039BA" w:rsidP="008039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039BA" w:rsidRDefault="008039BA" w:rsidP="008039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039BA" w:rsidRDefault="008039BA" w:rsidP="008039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 2016</w:t>
      </w:r>
    </w:p>
    <w:p w:rsidR="006B2F86" w:rsidRPr="008039BA" w:rsidRDefault="008039B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8039B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9BA" w:rsidRDefault="008039BA" w:rsidP="00E71FC3">
      <w:pPr>
        <w:spacing w:after="0" w:line="240" w:lineRule="auto"/>
      </w:pPr>
      <w:r>
        <w:separator/>
      </w:r>
    </w:p>
  </w:endnote>
  <w:endnote w:type="continuationSeparator" w:id="0">
    <w:p w:rsidR="008039BA" w:rsidRDefault="008039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9BA" w:rsidRDefault="008039BA" w:rsidP="00E71FC3">
      <w:pPr>
        <w:spacing w:after="0" w:line="240" w:lineRule="auto"/>
      </w:pPr>
      <w:r>
        <w:separator/>
      </w:r>
    </w:p>
  </w:footnote>
  <w:footnote w:type="continuationSeparator" w:id="0">
    <w:p w:rsidR="008039BA" w:rsidRDefault="008039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9BA"/>
    <w:rsid w:val="008039B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1ECC6"/>
  <w15:chartTrackingRefBased/>
  <w15:docId w15:val="{7371D8D2-BF1D-4146-B80A-C8096BE7F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3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2016-05-21T21:36:00Z</dcterms:created>
  <dcterms:modified xsi:type="dcterms:W3CDTF">2016-05-21T21:37:00Z</dcterms:modified>
</cp:coreProperties>
</file>